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6A" w:rsidRDefault="0070786A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14</w:t>
      </w:r>
    </w:p>
    <w:p w:rsidR="0070786A" w:rsidRDefault="0070786A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70786A" w:rsidRPr="000C0D75" w:rsidRDefault="0070786A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70786A" w:rsidRDefault="0070786A" w:rsidP="006561AF">
      <w:pPr>
        <w:tabs>
          <w:tab w:val="left" w:pos="6521"/>
        </w:tabs>
        <w:ind w:left="5670"/>
      </w:pPr>
    </w:p>
    <w:p w:rsidR="0070786A" w:rsidRDefault="0070786A" w:rsidP="006561AF">
      <w:pPr>
        <w:tabs>
          <w:tab w:val="left" w:pos="6521"/>
        </w:tabs>
        <w:ind w:left="5670"/>
      </w:pPr>
    </w:p>
    <w:p w:rsidR="0070786A" w:rsidRPr="000941D1" w:rsidRDefault="0070786A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70786A" w:rsidRPr="0035020C" w:rsidRDefault="0070786A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0786A" w:rsidRDefault="0070786A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70786A" w:rsidRPr="008B481F" w:rsidRDefault="0070786A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70786A" w:rsidRPr="00076B0D" w:rsidRDefault="0070786A" w:rsidP="00304C91">
      <w:r w:rsidRPr="00076B0D">
        <w:t xml:space="preserve">_____________________________________________________________________________, </w:t>
      </w:r>
    </w:p>
    <w:p w:rsidR="0070786A" w:rsidRDefault="0070786A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70786A" w:rsidRDefault="0070786A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70786A" w:rsidRPr="008B481F" w:rsidRDefault="0070786A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70786A" w:rsidRPr="006D577A" w:rsidRDefault="0070786A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70786A" w:rsidRPr="008B481F" w:rsidRDefault="0070786A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70786A" w:rsidRPr="008B481F" w:rsidRDefault="0070786A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70786A" w:rsidRPr="006D577A" w:rsidRDefault="0070786A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70786A" w:rsidRDefault="0070786A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70786A" w:rsidRPr="008B481F" w:rsidRDefault="0070786A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70786A" w:rsidRPr="008B481F" w:rsidRDefault="0070786A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70786A" w:rsidRPr="008B481F" w:rsidRDefault="0070786A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70786A" w:rsidRPr="008B481F" w:rsidRDefault="0070786A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70786A" w:rsidRPr="008B481F" w:rsidRDefault="0070786A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70786A" w:rsidRDefault="0070786A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70786A" w:rsidRPr="00016673" w:rsidRDefault="0070786A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70786A" w:rsidRPr="008B481F" w:rsidRDefault="0070786A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70786A" w:rsidRPr="008B481F" w:rsidRDefault="0070786A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70786A" w:rsidRPr="008B481F" w:rsidRDefault="0070786A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70786A" w:rsidRPr="008B481F" w:rsidRDefault="0070786A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70786A" w:rsidRPr="008B481F" w:rsidRDefault="0070786A" w:rsidP="00D55255">
      <w:pPr>
        <w:rPr>
          <w:sz w:val="16"/>
          <w:szCs w:val="16"/>
        </w:rPr>
      </w:pPr>
    </w:p>
    <w:p w:rsidR="0070786A" w:rsidRPr="008B481F" w:rsidRDefault="0070786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70786A" w:rsidRPr="008B481F" w:rsidRDefault="0070786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70786A" w:rsidRPr="008B481F" w:rsidRDefault="0070786A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70786A" w:rsidRPr="002F14F3" w:rsidRDefault="0070786A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70786A" w:rsidRPr="008B481F" w:rsidRDefault="0070786A" w:rsidP="00D72657">
      <w:pPr>
        <w:autoSpaceDE w:val="0"/>
        <w:autoSpaceDN w:val="0"/>
        <w:adjustRightInd w:val="0"/>
      </w:pPr>
    </w:p>
    <w:p w:rsidR="0070786A" w:rsidRPr="008B481F" w:rsidRDefault="0070786A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70786A" w:rsidRPr="002F14F3" w:rsidRDefault="0070786A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70786A" w:rsidRPr="008B481F" w:rsidRDefault="0070786A" w:rsidP="00D72657">
      <w:pPr>
        <w:autoSpaceDE w:val="0"/>
        <w:autoSpaceDN w:val="0"/>
        <w:adjustRightInd w:val="0"/>
      </w:pPr>
    </w:p>
    <w:p w:rsidR="0070786A" w:rsidRPr="008B481F" w:rsidRDefault="0070786A" w:rsidP="00D72657">
      <w:pPr>
        <w:rPr>
          <w:bCs/>
        </w:rPr>
      </w:pPr>
    </w:p>
    <w:p w:rsidR="0070786A" w:rsidRPr="008B481F" w:rsidRDefault="0070786A" w:rsidP="00D72657">
      <w:pPr>
        <w:autoSpaceDE w:val="0"/>
        <w:autoSpaceDN w:val="0"/>
        <w:adjustRightInd w:val="0"/>
        <w:rPr>
          <w:iCs/>
          <w:spacing w:val="-2"/>
        </w:rPr>
      </w:pPr>
    </w:p>
    <w:p w:rsidR="0070786A" w:rsidRPr="008B481F" w:rsidRDefault="0070786A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70786A" w:rsidRPr="008B481F" w:rsidRDefault="0070786A" w:rsidP="00D72657"/>
    <w:p w:rsidR="0070786A" w:rsidRDefault="0070786A"/>
    <w:sectPr w:rsidR="0070786A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6A" w:rsidRDefault="0070786A">
      <w:r>
        <w:separator/>
      </w:r>
    </w:p>
  </w:endnote>
  <w:endnote w:type="continuationSeparator" w:id="0">
    <w:p w:rsidR="0070786A" w:rsidRDefault="00707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6A" w:rsidRDefault="0070786A">
      <w:r>
        <w:separator/>
      </w:r>
    </w:p>
  </w:footnote>
  <w:footnote w:type="continuationSeparator" w:id="0">
    <w:p w:rsidR="0070786A" w:rsidRDefault="00707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243ED0"/>
    <w:rsid w:val="002F14F3"/>
    <w:rsid w:val="00304C91"/>
    <w:rsid w:val="0035020C"/>
    <w:rsid w:val="00355B81"/>
    <w:rsid w:val="00357523"/>
    <w:rsid w:val="003C23E0"/>
    <w:rsid w:val="004411D7"/>
    <w:rsid w:val="00457C78"/>
    <w:rsid w:val="00492DF3"/>
    <w:rsid w:val="00497535"/>
    <w:rsid w:val="004C571B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61AF"/>
    <w:rsid w:val="006D577A"/>
    <w:rsid w:val="0070786A"/>
    <w:rsid w:val="007452E5"/>
    <w:rsid w:val="00754136"/>
    <w:rsid w:val="00763086"/>
    <w:rsid w:val="0077389A"/>
    <w:rsid w:val="00775750"/>
    <w:rsid w:val="00780BF0"/>
    <w:rsid w:val="007B2B56"/>
    <w:rsid w:val="00800383"/>
    <w:rsid w:val="00831428"/>
    <w:rsid w:val="0088729C"/>
    <w:rsid w:val="008B481F"/>
    <w:rsid w:val="008E3C8C"/>
    <w:rsid w:val="0097696A"/>
    <w:rsid w:val="00980668"/>
    <w:rsid w:val="009829CA"/>
    <w:rsid w:val="00A15727"/>
    <w:rsid w:val="00A73C84"/>
    <w:rsid w:val="00AE3507"/>
    <w:rsid w:val="00AF4973"/>
    <w:rsid w:val="00B735F2"/>
    <w:rsid w:val="00BA21C1"/>
    <w:rsid w:val="00CB1210"/>
    <w:rsid w:val="00D55255"/>
    <w:rsid w:val="00D72657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57C7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601</Words>
  <Characters>3431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8</cp:revision>
  <cp:lastPrinted>2013-02-07T07:22:00Z</cp:lastPrinted>
  <dcterms:created xsi:type="dcterms:W3CDTF">2013-03-29T13:57:00Z</dcterms:created>
  <dcterms:modified xsi:type="dcterms:W3CDTF">2013-04-02T13:54:00Z</dcterms:modified>
</cp:coreProperties>
</file>